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DB" w:rsidRPr="00201A36" w:rsidRDefault="00866CDB" w:rsidP="009F2971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3777246" r:id="rId5"/>
        </w:object>
      </w:r>
    </w:p>
    <w:p w:rsidR="00866CDB" w:rsidRPr="00201A36" w:rsidRDefault="00866CDB" w:rsidP="009F2971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866CDB" w:rsidRPr="00201A36" w:rsidRDefault="00866CDB" w:rsidP="009F2971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866CDB" w:rsidRPr="00201A36" w:rsidRDefault="00866CDB" w:rsidP="009F297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866CDB" w:rsidRPr="00201A36" w:rsidRDefault="00866CDB" w:rsidP="009F297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866CDB" w:rsidRPr="00201A36" w:rsidRDefault="00866CDB" w:rsidP="009F297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866CDB" w:rsidRPr="00201A36" w:rsidRDefault="00866CDB" w:rsidP="009F2971">
      <w:pPr>
        <w:jc w:val="center"/>
        <w:rPr>
          <w:b/>
          <w:i/>
          <w:sz w:val="28"/>
        </w:rPr>
      </w:pPr>
    </w:p>
    <w:p w:rsidR="00866CDB" w:rsidRPr="00201A36" w:rsidRDefault="00866CDB" w:rsidP="009F2971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866CDB" w:rsidRPr="00201A36" w:rsidRDefault="00866CDB" w:rsidP="009F2971">
      <w:pPr>
        <w:jc w:val="center"/>
        <w:rPr>
          <w:b/>
          <w:i/>
          <w:sz w:val="28"/>
        </w:rPr>
      </w:pPr>
    </w:p>
    <w:p w:rsidR="00866CDB" w:rsidRPr="00CB02B8" w:rsidRDefault="00866CDB" w:rsidP="00B365D6">
      <w:pPr>
        <w:rPr>
          <w:sz w:val="28"/>
          <w:u w:val="single"/>
        </w:rPr>
      </w:pPr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12</w:t>
      </w:r>
    </w:p>
    <w:p w:rsidR="00866CDB" w:rsidRDefault="00866CDB" w:rsidP="009F2971">
      <w:pPr>
        <w:jc w:val="both"/>
      </w:pPr>
    </w:p>
    <w:p w:rsidR="00866CDB" w:rsidRDefault="00866CDB" w:rsidP="00B365D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погодження проєкту землеустрою щодо встановлення (зміни) меж  населеного пункту села Івана Франка Пологівської сільської ради Пологівського району Запорізької області</w:t>
      </w:r>
    </w:p>
    <w:p w:rsidR="00866CDB" w:rsidRDefault="00866CDB" w:rsidP="009F2971">
      <w:pPr>
        <w:jc w:val="both"/>
        <w:rPr>
          <w:sz w:val="28"/>
          <w:szCs w:val="28"/>
        </w:rPr>
      </w:pPr>
    </w:p>
    <w:p w:rsidR="00866CDB" w:rsidRDefault="00866CDB" w:rsidP="009F2971">
      <w:pPr>
        <w:jc w:val="both"/>
        <w:rPr>
          <w:sz w:val="28"/>
          <w:szCs w:val="28"/>
        </w:rPr>
      </w:pPr>
    </w:p>
    <w:p w:rsidR="00866CDB" w:rsidRDefault="00866CDB" w:rsidP="009F2971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Пологівської сільської ради</w:t>
      </w:r>
      <w:r>
        <w:rPr>
          <w:sz w:val="28"/>
          <w:szCs w:val="28"/>
        </w:rPr>
        <w:t xml:space="preserve">, Пологівська районна рада Запорізької області </w:t>
      </w:r>
      <w:r>
        <w:rPr>
          <w:sz w:val="28"/>
          <w:szCs w:val="28"/>
          <w:lang w:eastAsia="ar-SA"/>
        </w:rPr>
        <w:t xml:space="preserve"> ВИРІШИЛА:</w:t>
      </w:r>
    </w:p>
    <w:p w:rsidR="00866CDB" w:rsidRDefault="00866CDB" w:rsidP="009F2971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866CDB" w:rsidRDefault="00866CDB" w:rsidP="009F2971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Погодити проєкт землеустрою щодо встановлення (зміни) меж села  </w:t>
      </w:r>
      <w:r>
        <w:rPr>
          <w:sz w:val="28"/>
          <w:szCs w:val="28"/>
          <w:lang w:eastAsia="ar-SA"/>
        </w:rPr>
        <w:t xml:space="preserve">Івана Франко  </w:t>
      </w:r>
      <w:r>
        <w:rPr>
          <w:sz w:val="28"/>
          <w:szCs w:val="28"/>
        </w:rPr>
        <w:t xml:space="preserve">Пологівського району Запорізької області, а саме розширення меж населеного пункту на </w:t>
      </w:r>
      <w:r>
        <w:rPr>
          <w:sz w:val="28"/>
          <w:szCs w:val="28"/>
          <w:lang w:val="ru-RU"/>
        </w:rPr>
        <w:t>7,1004</w:t>
      </w:r>
      <w:r>
        <w:rPr>
          <w:sz w:val="28"/>
          <w:szCs w:val="28"/>
        </w:rPr>
        <w:t xml:space="preserve"> га.</w:t>
      </w:r>
    </w:p>
    <w:p w:rsidR="00866CDB" w:rsidRDefault="00866CDB" w:rsidP="009F2971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bookmarkStart w:id="0" w:name="_GoBack"/>
      <w:bookmarkEnd w:id="0"/>
    </w:p>
    <w:p w:rsidR="00866CDB" w:rsidRDefault="00866CDB" w:rsidP="009F2971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Пологівській сільській раді Пологівського району проєкт землеустрою </w:t>
      </w:r>
      <w:r w:rsidRPr="009F2971">
        <w:rPr>
          <w:rStyle w:val="Strong"/>
          <w:b w:val="0"/>
          <w:bCs/>
          <w:sz w:val="28"/>
          <w:szCs w:val="28"/>
        </w:rPr>
        <w:t>щодо</w:t>
      </w:r>
      <w:r>
        <w:rPr>
          <w:rStyle w:val="Strong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866CDB" w:rsidRDefault="00866CDB" w:rsidP="009F2971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866CDB" w:rsidRDefault="00866CDB" w:rsidP="009F29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866CDB" w:rsidRDefault="00866CDB" w:rsidP="009F2971">
      <w:pPr>
        <w:jc w:val="both"/>
        <w:rPr>
          <w:sz w:val="28"/>
          <w:szCs w:val="28"/>
        </w:rPr>
      </w:pPr>
    </w:p>
    <w:p w:rsidR="00866CDB" w:rsidRDefault="00866CDB" w:rsidP="009F2971">
      <w:pPr>
        <w:jc w:val="both"/>
        <w:rPr>
          <w:sz w:val="28"/>
          <w:szCs w:val="28"/>
        </w:rPr>
      </w:pPr>
    </w:p>
    <w:p w:rsidR="00866CDB" w:rsidRDefault="00866CDB" w:rsidP="009F2971">
      <w:pPr>
        <w:jc w:val="both"/>
        <w:rPr>
          <w:sz w:val="28"/>
          <w:szCs w:val="28"/>
        </w:rPr>
      </w:pPr>
    </w:p>
    <w:p w:rsidR="00866CDB" w:rsidRDefault="00866CDB" w:rsidP="00B365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866CDB" w:rsidRDefault="00866CDB" w:rsidP="009F2971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866CDB" w:rsidRDefault="00866CDB" w:rsidP="009F2971">
      <w:pPr>
        <w:jc w:val="both"/>
      </w:pPr>
    </w:p>
    <w:sectPr w:rsidR="00866CDB" w:rsidSect="000D6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971"/>
    <w:rsid w:val="00067F56"/>
    <w:rsid w:val="000758D0"/>
    <w:rsid w:val="000D64B2"/>
    <w:rsid w:val="00121B5C"/>
    <w:rsid w:val="00161324"/>
    <w:rsid w:val="001B3866"/>
    <w:rsid w:val="00201A36"/>
    <w:rsid w:val="00277326"/>
    <w:rsid w:val="0029562D"/>
    <w:rsid w:val="00306C65"/>
    <w:rsid w:val="00381085"/>
    <w:rsid w:val="00505D65"/>
    <w:rsid w:val="00527268"/>
    <w:rsid w:val="00662D97"/>
    <w:rsid w:val="0068520C"/>
    <w:rsid w:val="006D3B57"/>
    <w:rsid w:val="006E0DFC"/>
    <w:rsid w:val="00866CDB"/>
    <w:rsid w:val="008E0DC2"/>
    <w:rsid w:val="009F2971"/>
    <w:rsid w:val="00B17D95"/>
    <w:rsid w:val="00B365D6"/>
    <w:rsid w:val="00BF0DAF"/>
    <w:rsid w:val="00C2247B"/>
    <w:rsid w:val="00CB02B8"/>
    <w:rsid w:val="00DD0A59"/>
    <w:rsid w:val="00E07A89"/>
    <w:rsid w:val="00E75F9E"/>
    <w:rsid w:val="00F976C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71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2971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2971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F2971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F297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F2971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F2971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F2971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2971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9F2971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9F297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908</Words>
  <Characters>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2019-10-18T07:30:00Z</dcterms:created>
  <dcterms:modified xsi:type="dcterms:W3CDTF">2019-10-28T12:14:00Z</dcterms:modified>
</cp:coreProperties>
</file>